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90A" w:rsidRDefault="009B790A"/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559"/>
      </w:tblGrid>
      <w:tr w:rsidR="009A7EC0" w:rsidTr="00136548">
        <w:tc>
          <w:tcPr>
            <w:tcW w:w="9747" w:type="dxa"/>
            <w:gridSpan w:val="4"/>
            <w:shd w:val="clear" w:color="auto" w:fill="D9D9D9" w:themeFill="background1" w:themeFillShade="D9"/>
          </w:tcPr>
          <w:p w:rsidR="009B790A" w:rsidRPr="00A30E0C" w:rsidRDefault="009B790A" w:rsidP="008330F7">
            <w:pPr>
              <w:spacing w:before="120" w:after="120"/>
              <w:rPr>
                <w:b/>
              </w:rPr>
            </w:pPr>
            <w:r w:rsidRPr="00A30E0C">
              <w:rPr>
                <w:b/>
              </w:rPr>
              <w:t xml:space="preserve">Entgeltordnung </w:t>
            </w:r>
            <w:r w:rsidR="00A30E0C">
              <w:rPr>
                <w:b/>
              </w:rPr>
              <w:tab/>
            </w:r>
            <w:r w:rsidRPr="00A30E0C">
              <w:rPr>
                <w:b/>
              </w:rPr>
              <w:t xml:space="preserve">Teil </w:t>
            </w:r>
            <w:r w:rsidR="00A30E0C" w:rsidRPr="00A30E0C">
              <w:rPr>
                <w:b/>
              </w:rPr>
              <w:t>B</w:t>
            </w:r>
            <w:r w:rsidRPr="00A30E0C">
              <w:rPr>
                <w:b/>
              </w:rPr>
              <w:t xml:space="preserve"> </w:t>
            </w:r>
            <w:r w:rsidR="00A30E0C">
              <w:rPr>
                <w:b/>
              </w:rPr>
              <w:tab/>
            </w:r>
            <w:r w:rsidR="00A30E0C" w:rsidRPr="00A30E0C">
              <w:rPr>
                <w:b/>
              </w:rPr>
              <w:t>besonderer</w:t>
            </w:r>
            <w:r w:rsidRPr="00A30E0C">
              <w:rPr>
                <w:b/>
              </w:rPr>
              <w:t xml:space="preserve"> Teil </w:t>
            </w:r>
          </w:p>
          <w:p w:rsidR="009A7EC0" w:rsidRDefault="009B790A" w:rsidP="00374012">
            <w:pPr>
              <w:spacing w:before="120" w:after="120"/>
            </w:pPr>
            <w:r w:rsidRPr="00A30E0C">
              <w:rPr>
                <w:b/>
              </w:rPr>
              <w:t>Ziffer</w:t>
            </w:r>
            <w:r w:rsidR="00A30E0C">
              <w:tab/>
            </w:r>
            <w:r w:rsidR="00BC223E">
              <w:tab/>
            </w:r>
            <w:r w:rsidR="00BC223E">
              <w:tab/>
            </w:r>
            <w:r w:rsidR="00BC223E">
              <w:tab/>
            </w:r>
            <w:r w:rsidR="00BC223E">
              <w:tab/>
            </w:r>
            <w:r w:rsidR="00A30E0C">
              <w:tab/>
            </w:r>
            <w:r w:rsidR="009A7EC0" w:rsidRPr="009B790A">
              <w:rPr>
                <w:b/>
              </w:rPr>
              <w:t>„</w:t>
            </w:r>
            <w:r w:rsidR="00374012" w:rsidRPr="00374012">
              <w:rPr>
                <w:b/>
              </w:rPr>
              <w:t>XXI.</w:t>
            </w:r>
            <w:r w:rsidR="00374012">
              <w:rPr>
                <w:b/>
              </w:rPr>
              <w:t xml:space="preserve"> </w:t>
            </w:r>
            <w:r w:rsidR="00374012" w:rsidRPr="00374012">
              <w:rPr>
                <w:b/>
              </w:rPr>
              <w:t>Reproduktionstechnische Beschäftigte</w:t>
            </w:r>
            <w:r w:rsidR="00553998">
              <w:rPr>
                <w:b/>
              </w:rPr>
              <w:t>“</w:t>
            </w:r>
          </w:p>
        </w:tc>
      </w:tr>
      <w:tr w:rsidR="00BC223E" w:rsidRPr="0001508F" w:rsidTr="00AB7BD2">
        <w:tc>
          <w:tcPr>
            <w:tcW w:w="4786" w:type="dxa"/>
          </w:tcPr>
          <w:p w:rsidR="00BC223E" w:rsidRPr="0001508F" w:rsidRDefault="00BC223E" w:rsidP="00AB7BD2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Merkmal</w:t>
            </w:r>
          </w:p>
        </w:tc>
        <w:tc>
          <w:tcPr>
            <w:tcW w:w="1701" w:type="dxa"/>
          </w:tcPr>
          <w:p w:rsidR="00BC223E" w:rsidRPr="0001508F" w:rsidRDefault="00BC223E" w:rsidP="00AB7BD2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 xml:space="preserve">Verg.Gr. </w:t>
            </w:r>
            <w:r w:rsidRPr="0001508F">
              <w:rPr>
                <w:b/>
              </w:rPr>
              <w:br/>
              <w:t>BAT</w:t>
            </w:r>
            <w:r>
              <w:rPr>
                <w:b/>
              </w:rPr>
              <w:t xml:space="preserve"> (VKA)</w:t>
            </w:r>
            <w:r w:rsidRPr="0001508F">
              <w:rPr>
                <w:b/>
              </w:rPr>
              <w:br/>
            </w:r>
            <w:r w:rsidRPr="0001508F">
              <w:rPr>
                <w:i/>
              </w:rPr>
              <w:t>(ggf. Aufstieg)</w:t>
            </w:r>
          </w:p>
        </w:tc>
        <w:tc>
          <w:tcPr>
            <w:tcW w:w="1701" w:type="dxa"/>
          </w:tcPr>
          <w:p w:rsidR="00BC223E" w:rsidRPr="0001508F" w:rsidRDefault="00BC223E" w:rsidP="00AB7BD2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</w:t>
            </w:r>
            <w:r w:rsidRPr="0001508F">
              <w:rPr>
                <w:b/>
              </w:rPr>
              <w:br/>
              <w:t>Überleitung</w:t>
            </w:r>
            <w:r w:rsidRPr="0001508F">
              <w:rPr>
                <w:b/>
              </w:rPr>
              <w:br/>
            </w:r>
            <w:r w:rsidRPr="0001508F">
              <w:rPr>
                <w:i/>
              </w:rPr>
              <w:t>(ggf. Aufstieg)</w:t>
            </w:r>
          </w:p>
        </w:tc>
        <w:tc>
          <w:tcPr>
            <w:tcW w:w="1559" w:type="dxa"/>
          </w:tcPr>
          <w:p w:rsidR="00BC223E" w:rsidRPr="0001508F" w:rsidRDefault="00BC223E" w:rsidP="00AB7BD2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 ab</w:t>
            </w:r>
          </w:p>
          <w:p w:rsidR="00BC223E" w:rsidRPr="0001508F" w:rsidRDefault="00BC223E" w:rsidP="00AB7BD2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01.01.2017</w:t>
            </w:r>
          </w:p>
        </w:tc>
      </w:tr>
      <w:tr w:rsidR="00F138ED" w:rsidTr="00CA08DD">
        <w:tc>
          <w:tcPr>
            <w:tcW w:w="4786" w:type="dxa"/>
          </w:tcPr>
          <w:p w:rsidR="00BC223E" w:rsidRDefault="00374012" w:rsidP="00374012">
            <w:pPr>
              <w:tabs>
                <w:tab w:val="left" w:pos="1050"/>
              </w:tabs>
              <w:spacing w:before="120" w:after="120"/>
            </w:pPr>
            <w:r>
              <w:t>Beschäftigte im Vermessungs- und Kartenwesen mit einschlägiger Abschlussprüfung in einem reproduktionstechnischen Beruf und entsprechender Tätigkeit sowie sonstige Beschäftigte, die aufgrund gleichwertiger Fähigkeiten und ihrer Erfahrungen entsprechende Tätigkeiten ausüben.</w:t>
            </w:r>
          </w:p>
        </w:tc>
        <w:tc>
          <w:tcPr>
            <w:tcW w:w="1701" w:type="dxa"/>
          </w:tcPr>
          <w:p w:rsidR="00F138ED" w:rsidRDefault="00374012" w:rsidP="00A35D39">
            <w:pPr>
              <w:spacing w:before="120" w:after="120"/>
            </w:pPr>
            <w:r>
              <w:t>VIII Fgr. 14</w:t>
            </w:r>
            <w:r>
              <w:br/>
              <w:t>(VII Fgr. 25)</w:t>
            </w:r>
          </w:p>
        </w:tc>
        <w:tc>
          <w:tcPr>
            <w:tcW w:w="1701" w:type="dxa"/>
          </w:tcPr>
          <w:p w:rsidR="00F138ED" w:rsidRDefault="00374012" w:rsidP="00A35D39">
            <w:pPr>
              <w:spacing w:before="120" w:after="120"/>
            </w:pPr>
            <w:r>
              <w:t>EG 3</w:t>
            </w:r>
            <w:r>
              <w:br/>
              <w:t>(EG 5)</w:t>
            </w:r>
          </w:p>
        </w:tc>
        <w:tc>
          <w:tcPr>
            <w:tcW w:w="1559" w:type="dxa"/>
            <w:shd w:val="clear" w:color="auto" w:fill="auto"/>
          </w:tcPr>
          <w:p w:rsidR="00F138ED" w:rsidRPr="00141E3F" w:rsidRDefault="00374012" w:rsidP="006B591F">
            <w:pPr>
              <w:spacing w:before="120" w:after="12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EG 5</w:t>
            </w:r>
          </w:p>
        </w:tc>
      </w:tr>
      <w:tr w:rsidR="00BC223E" w:rsidTr="00CA08DD">
        <w:tc>
          <w:tcPr>
            <w:tcW w:w="4786" w:type="dxa"/>
          </w:tcPr>
          <w:p w:rsidR="00BC223E" w:rsidRDefault="00374012" w:rsidP="00374012">
            <w:pPr>
              <w:tabs>
                <w:tab w:val="left" w:pos="1050"/>
              </w:tabs>
              <w:spacing w:before="120" w:after="120"/>
            </w:pPr>
            <w:r>
              <w:t xml:space="preserve">Beschäftigte der Entgeltgruppe 5, deren Tätigkeit </w:t>
            </w:r>
            <w:bookmarkStart w:id="0" w:name="_GoBack"/>
            <w:r w:rsidRPr="00E04CD2">
              <w:rPr>
                <w:u w:val="single"/>
              </w:rPr>
              <w:t>besondere Leistungen</w:t>
            </w:r>
            <w:r>
              <w:t xml:space="preserve"> </w:t>
            </w:r>
            <w:bookmarkEnd w:id="0"/>
            <w:r>
              <w:t>erfordert.</w:t>
            </w:r>
          </w:p>
        </w:tc>
        <w:tc>
          <w:tcPr>
            <w:tcW w:w="1701" w:type="dxa"/>
          </w:tcPr>
          <w:p w:rsidR="00BC223E" w:rsidRDefault="00374012" w:rsidP="00374012">
            <w:pPr>
              <w:spacing w:before="120" w:after="120"/>
            </w:pPr>
            <w:r>
              <w:t>VII Fgr. 24</w:t>
            </w:r>
            <w:r>
              <w:br/>
              <w:t>(</w:t>
            </w:r>
            <w:proofErr w:type="spellStart"/>
            <w:r>
              <w:t>VIb</w:t>
            </w:r>
            <w:proofErr w:type="spellEnd"/>
            <w:r>
              <w:t xml:space="preserve"> Fgr. 21)</w:t>
            </w:r>
          </w:p>
        </w:tc>
        <w:tc>
          <w:tcPr>
            <w:tcW w:w="1701" w:type="dxa"/>
          </w:tcPr>
          <w:p w:rsidR="00374012" w:rsidRDefault="00374012" w:rsidP="00374012">
            <w:pPr>
              <w:spacing w:before="120" w:after="120"/>
            </w:pPr>
            <w:r>
              <w:t>EG 5</w:t>
            </w:r>
            <w:r>
              <w:br/>
              <w:t>(EG 6)</w:t>
            </w:r>
          </w:p>
        </w:tc>
        <w:tc>
          <w:tcPr>
            <w:tcW w:w="1559" w:type="dxa"/>
            <w:shd w:val="clear" w:color="auto" w:fill="auto"/>
          </w:tcPr>
          <w:p w:rsidR="00BC223E" w:rsidRPr="00E04CD2" w:rsidRDefault="00374012" w:rsidP="006B591F">
            <w:pPr>
              <w:spacing w:before="120" w:after="120"/>
              <w:rPr>
                <w:b/>
              </w:rPr>
            </w:pPr>
            <w:r w:rsidRPr="00E04CD2">
              <w:rPr>
                <w:b/>
                <w:color w:val="FF0000"/>
              </w:rPr>
              <w:t>EG 6</w:t>
            </w:r>
          </w:p>
        </w:tc>
      </w:tr>
      <w:tr w:rsidR="00BC223E" w:rsidTr="00CA08DD">
        <w:tc>
          <w:tcPr>
            <w:tcW w:w="4786" w:type="dxa"/>
          </w:tcPr>
          <w:p w:rsidR="00374012" w:rsidRDefault="00374012" w:rsidP="00374012">
            <w:pPr>
              <w:tabs>
                <w:tab w:val="left" w:pos="1050"/>
              </w:tabs>
              <w:spacing w:before="120" w:after="120"/>
            </w:pPr>
            <w:r>
              <w:t xml:space="preserve">Beschäftigte der Entgeltgruppe 6, die zu einem zeitlichen Anteil von </w:t>
            </w:r>
            <w:r w:rsidRPr="00E04CD2">
              <w:rPr>
                <w:u w:val="single"/>
              </w:rPr>
              <w:t>mindestens einem Viertel schwierige Aufgaben</w:t>
            </w:r>
            <w:r>
              <w:t xml:space="preserve"> zu erfüllen haben.</w:t>
            </w:r>
          </w:p>
          <w:p w:rsidR="00BC223E" w:rsidRDefault="00374012" w:rsidP="00374012">
            <w:pPr>
              <w:tabs>
                <w:tab w:val="left" w:pos="1050"/>
              </w:tabs>
              <w:spacing w:before="120" w:after="120"/>
            </w:pPr>
            <w:r>
              <w:t>(Hierzu Protokollerklärung Nr. 1)</w:t>
            </w:r>
          </w:p>
        </w:tc>
        <w:tc>
          <w:tcPr>
            <w:tcW w:w="1701" w:type="dxa"/>
          </w:tcPr>
          <w:p w:rsidR="00BC223E" w:rsidRDefault="00374012" w:rsidP="00A35D39">
            <w:pPr>
              <w:spacing w:before="120" w:after="120"/>
            </w:pPr>
            <w:proofErr w:type="spellStart"/>
            <w:r>
              <w:t>VIb</w:t>
            </w:r>
            <w:proofErr w:type="spellEnd"/>
            <w:r>
              <w:t xml:space="preserve"> 20</w:t>
            </w:r>
            <w:r>
              <w:br/>
              <w:t>(</w:t>
            </w:r>
            <w:proofErr w:type="spellStart"/>
            <w:r>
              <w:t>Vc</w:t>
            </w:r>
            <w:proofErr w:type="spellEnd"/>
            <w:r>
              <w:t xml:space="preserve"> Fgr. 23)</w:t>
            </w:r>
          </w:p>
        </w:tc>
        <w:tc>
          <w:tcPr>
            <w:tcW w:w="1701" w:type="dxa"/>
          </w:tcPr>
          <w:p w:rsidR="00BC223E" w:rsidRDefault="00374012" w:rsidP="00A35D39">
            <w:pPr>
              <w:spacing w:before="120" w:after="120"/>
            </w:pPr>
            <w:r>
              <w:t>EG 6</w:t>
            </w:r>
            <w:r>
              <w:br/>
              <w:t>(EG 8)</w:t>
            </w:r>
          </w:p>
        </w:tc>
        <w:tc>
          <w:tcPr>
            <w:tcW w:w="1559" w:type="dxa"/>
            <w:shd w:val="clear" w:color="auto" w:fill="auto"/>
          </w:tcPr>
          <w:p w:rsidR="00BC223E" w:rsidRPr="00141E3F" w:rsidRDefault="00374012" w:rsidP="00BC223E">
            <w:pPr>
              <w:spacing w:before="120" w:after="12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EG 7</w:t>
            </w:r>
          </w:p>
        </w:tc>
      </w:tr>
      <w:tr w:rsidR="00BC223E" w:rsidTr="00CA08DD">
        <w:tc>
          <w:tcPr>
            <w:tcW w:w="4786" w:type="dxa"/>
          </w:tcPr>
          <w:p w:rsidR="00374012" w:rsidRDefault="00374012" w:rsidP="00374012">
            <w:pPr>
              <w:tabs>
                <w:tab w:val="left" w:pos="1050"/>
              </w:tabs>
              <w:spacing w:before="120" w:after="120"/>
            </w:pPr>
            <w:r>
              <w:t xml:space="preserve">Beschäftigte der Entgeltgruppe 6, die </w:t>
            </w:r>
            <w:r w:rsidRPr="00E04CD2">
              <w:rPr>
                <w:u w:val="single"/>
              </w:rPr>
              <w:t>schwierige Aufgaben</w:t>
            </w:r>
            <w:r>
              <w:t xml:space="preserve"> zu erfüllen haben.</w:t>
            </w:r>
          </w:p>
          <w:p w:rsidR="00BC223E" w:rsidRDefault="00374012" w:rsidP="00374012">
            <w:pPr>
              <w:tabs>
                <w:tab w:val="left" w:pos="1050"/>
              </w:tabs>
              <w:spacing w:before="120" w:after="120"/>
            </w:pPr>
            <w:r>
              <w:t>(Hierzu Protokollerklärung Nr. 1)</w:t>
            </w:r>
          </w:p>
        </w:tc>
        <w:tc>
          <w:tcPr>
            <w:tcW w:w="1701" w:type="dxa"/>
          </w:tcPr>
          <w:p w:rsidR="00BC223E" w:rsidRDefault="00374012" w:rsidP="00374012">
            <w:pPr>
              <w:spacing w:before="120" w:after="120"/>
            </w:pPr>
            <w:proofErr w:type="spellStart"/>
            <w:r>
              <w:t>Vc</w:t>
            </w:r>
            <w:proofErr w:type="spellEnd"/>
            <w:r>
              <w:t xml:space="preserve"> 22</w:t>
            </w:r>
          </w:p>
        </w:tc>
        <w:tc>
          <w:tcPr>
            <w:tcW w:w="1701" w:type="dxa"/>
          </w:tcPr>
          <w:p w:rsidR="00BC223E" w:rsidRDefault="00E04CD2" w:rsidP="00A35D39">
            <w:pPr>
              <w:spacing w:before="120" w:after="120"/>
            </w:pPr>
            <w:r>
              <w:t>EG 8</w:t>
            </w:r>
          </w:p>
        </w:tc>
        <w:tc>
          <w:tcPr>
            <w:tcW w:w="1559" w:type="dxa"/>
            <w:shd w:val="clear" w:color="auto" w:fill="auto"/>
          </w:tcPr>
          <w:p w:rsidR="00BC223E" w:rsidRPr="00E04CD2" w:rsidRDefault="00374012" w:rsidP="006B591F">
            <w:pPr>
              <w:spacing w:before="120" w:after="120"/>
            </w:pPr>
            <w:r w:rsidRPr="00E04CD2">
              <w:t>EG 8</w:t>
            </w:r>
          </w:p>
        </w:tc>
      </w:tr>
      <w:tr w:rsidR="00BC223E" w:rsidTr="00CA08DD">
        <w:tc>
          <w:tcPr>
            <w:tcW w:w="4786" w:type="dxa"/>
          </w:tcPr>
          <w:p w:rsidR="00374012" w:rsidRDefault="00374012" w:rsidP="00374012">
            <w:pPr>
              <w:tabs>
                <w:tab w:val="left" w:pos="1050"/>
              </w:tabs>
              <w:spacing w:before="120" w:after="120"/>
            </w:pPr>
            <w:r>
              <w:t xml:space="preserve">Beschäftigte der Entgeltgruppe 5, die </w:t>
            </w:r>
            <w:r w:rsidRPr="00E04CD2">
              <w:rPr>
                <w:u w:val="single"/>
              </w:rPr>
              <w:t>schwierige Aufgaben besonderer Art</w:t>
            </w:r>
            <w:r>
              <w:t xml:space="preserve"> erfüllen.</w:t>
            </w:r>
          </w:p>
          <w:p w:rsidR="00840B30" w:rsidRDefault="00374012" w:rsidP="00374012">
            <w:pPr>
              <w:tabs>
                <w:tab w:val="left" w:pos="1050"/>
              </w:tabs>
              <w:spacing w:before="120" w:after="120"/>
            </w:pPr>
            <w:r>
              <w:t>(Hierzu Protokollerklärung Nr. 2)</w:t>
            </w:r>
          </w:p>
        </w:tc>
        <w:tc>
          <w:tcPr>
            <w:tcW w:w="1701" w:type="dxa"/>
          </w:tcPr>
          <w:p w:rsidR="00BC223E" w:rsidRDefault="00374012" w:rsidP="00840B30">
            <w:pPr>
              <w:spacing w:before="120" w:after="120"/>
            </w:pPr>
            <w:proofErr w:type="spellStart"/>
            <w:r>
              <w:t>Vc</w:t>
            </w:r>
            <w:proofErr w:type="spellEnd"/>
            <w:r>
              <w:t xml:space="preserve"> 21</w:t>
            </w:r>
            <w:r w:rsidR="00E04CD2">
              <w:br/>
              <w:t>(</w:t>
            </w:r>
            <w:proofErr w:type="spellStart"/>
            <w:r w:rsidR="00E04CD2">
              <w:t>Vb</w:t>
            </w:r>
            <w:proofErr w:type="spellEnd"/>
            <w:r w:rsidR="00E04CD2">
              <w:t xml:space="preserve"> 18)</w:t>
            </w:r>
          </w:p>
        </w:tc>
        <w:tc>
          <w:tcPr>
            <w:tcW w:w="1701" w:type="dxa"/>
          </w:tcPr>
          <w:p w:rsidR="00BC223E" w:rsidRDefault="00E04CD2" w:rsidP="00A35D39">
            <w:pPr>
              <w:spacing w:before="120" w:after="120"/>
            </w:pPr>
            <w:r>
              <w:t>EG 8</w:t>
            </w:r>
            <w:r>
              <w:br/>
              <w:t>(EG9 -klein-)</w:t>
            </w:r>
          </w:p>
        </w:tc>
        <w:tc>
          <w:tcPr>
            <w:tcW w:w="1559" w:type="dxa"/>
            <w:shd w:val="clear" w:color="auto" w:fill="auto"/>
          </w:tcPr>
          <w:p w:rsidR="00BC223E" w:rsidRPr="00840B30" w:rsidRDefault="00374012" w:rsidP="006B591F">
            <w:pPr>
              <w:spacing w:before="120" w:after="120"/>
              <w:rPr>
                <w:b/>
              </w:rPr>
            </w:pPr>
            <w:r>
              <w:rPr>
                <w:b/>
              </w:rPr>
              <w:t>EG 9a</w:t>
            </w:r>
          </w:p>
        </w:tc>
      </w:tr>
      <w:tr w:rsidR="00BC223E" w:rsidTr="00765B10">
        <w:tc>
          <w:tcPr>
            <w:tcW w:w="9747" w:type="dxa"/>
            <w:gridSpan w:val="4"/>
          </w:tcPr>
          <w:p w:rsidR="00374012" w:rsidRPr="00374012" w:rsidRDefault="00374012" w:rsidP="00374012">
            <w:pPr>
              <w:spacing w:before="120" w:after="120"/>
              <w:rPr>
                <w:szCs w:val="22"/>
              </w:rPr>
            </w:pPr>
            <w:r w:rsidRPr="00374012">
              <w:rPr>
                <w:szCs w:val="22"/>
              </w:rPr>
              <w:t>Protokollerklärung:</w:t>
            </w:r>
          </w:p>
          <w:p w:rsidR="00374012" w:rsidRPr="00374012" w:rsidRDefault="00374012" w:rsidP="00374012">
            <w:pPr>
              <w:spacing w:before="120" w:after="120"/>
              <w:rPr>
                <w:szCs w:val="22"/>
              </w:rPr>
            </w:pPr>
            <w:r w:rsidRPr="00374012">
              <w:rPr>
                <w:szCs w:val="22"/>
              </w:rPr>
              <w:t>1.</w:t>
            </w:r>
            <w:r w:rsidRPr="00374012">
              <w:rPr>
                <w:szCs w:val="22"/>
              </w:rPr>
              <w:tab/>
            </w:r>
            <w:r w:rsidRPr="00E04CD2">
              <w:rPr>
                <w:szCs w:val="22"/>
                <w:u w:val="single"/>
              </w:rPr>
              <w:t>Schwierige Aufgaben</w:t>
            </w:r>
            <w:r w:rsidRPr="00374012">
              <w:rPr>
                <w:szCs w:val="22"/>
              </w:rPr>
              <w:t xml:space="preserve"> sind z.B.:</w:t>
            </w:r>
          </w:p>
          <w:p w:rsidR="00374012" w:rsidRPr="00374012" w:rsidRDefault="00374012" w:rsidP="00374012">
            <w:pPr>
              <w:spacing w:before="120" w:after="120"/>
              <w:rPr>
                <w:szCs w:val="22"/>
              </w:rPr>
            </w:pPr>
            <w:r w:rsidRPr="00374012">
              <w:rPr>
                <w:szCs w:val="22"/>
              </w:rPr>
              <w:t>-</w:t>
            </w:r>
            <w:r w:rsidRPr="00374012">
              <w:rPr>
                <w:szCs w:val="22"/>
              </w:rPr>
              <w:tab/>
              <w:t xml:space="preserve">Strichaufnahmen oder Halbtonaufnahmen nach Sollmaß und jeden </w:t>
            </w:r>
            <w:proofErr w:type="spellStart"/>
            <w:r w:rsidRPr="00374012">
              <w:rPr>
                <w:szCs w:val="22"/>
              </w:rPr>
              <w:t>For-mats</w:t>
            </w:r>
            <w:proofErr w:type="spellEnd"/>
            <w:r w:rsidRPr="00374012">
              <w:rPr>
                <w:szCs w:val="22"/>
              </w:rPr>
              <w:t>;</w:t>
            </w:r>
          </w:p>
          <w:p w:rsidR="00374012" w:rsidRPr="00374012" w:rsidRDefault="00374012" w:rsidP="00374012">
            <w:pPr>
              <w:spacing w:before="120" w:after="120"/>
              <w:rPr>
                <w:szCs w:val="22"/>
              </w:rPr>
            </w:pPr>
            <w:r w:rsidRPr="00374012">
              <w:rPr>
                <w:szCs w:val="22"/>
              </w:rPr>
              <w:t>-</w:t>
            </w:r>
            <w:r w:rsidRPr="00374012">
              <w:rPr>
                <w:szCs w:val="22"/>
              </w:rPr>
              <w:tab/>
              <w:t>Maßausgleich auf gegebenes Sollmaß;</w:t>
            </w:r>
          </w:p>
          <w:p w:rsidR="00374012" w:rsidRPr="00374012" w:rsidRDefault="00374012" w:rsidP="00374012">
            <w:pPr>
              <w:spacing w:before="120" w:after="120"/>
              <w:rPr>
                <w:szCs w:val="22"/>
              </w:rPr>
            </w:pPr>
            <w:r w:rsidRPr="00374012">
              <w:rPr>
                <w:szCs w:val="22"/>
              </w:rPr>
              <w:t>-</w:t>
            </w:r>
            <w:r w:rsidRPr="00374012">
              <w:rPr>
                <w:szCs w:val="22"/>
              </w:rPr>
              <w:tab/>
              <w:t xml:space="preserve">Herstellen von Rasterfilmen ein- und mehrfarbig, von Schummerungsvorlagen über </w:t>
            </w:r>
            <w:r w:rsidR="00E04CD2">
              <w:rPr>
                <w:szCs w:val="22"/>
              </w:rPr>
              <w:tab/>
            </w:r>
            <w:r w:rsidRPr="00374012">
              <w:rPr>
                <w:szCs w:val="22"/>
              </w:rPr>
              <w:t>Halbtonaufnahmen;</w:t>
            </w:r>
          </w:p>
          <w:p w:rsidR="00374012" w:rsidRPr="00374012" w:rsidRDefault="00374012" w:rsidP="00374012">
            <w:pPr>
              <w:spacing w:before="120" w:after="120"/>
              <w:rPr>
                <w:szCs w:val="22"/>
              </w:rPr>
            </w:pPr>
            <w:r w:rsidRPr="00374012">
              <w:rPr>
                <w:szCs w:val="22"/>
              </w:rPr>
              <w:t>-</w:t>
            </w:r>
            <w:r w:rsidRPr="00374012">
              <w:rPr>
                <w:szCs w:val="22"/>
              </w:rPr>
              <w:tab/>
              <w:t xml:space="preserve">selbständige Versuchs- und Entwicklungsarbeiten bei der Einführung neuer technischer </w:t>
            </w:r>
            <w:r w:rsidR="00E04CD2">
              <w:rPr>
                <w:szCs w:val="22"/>
              </w:rPr>
              <w:tab/>
            </w:r>
            <w:r w:rsidRPr="00374012">
              <w:rPr>
                <w:szCs w:val="22"/>
              </w:rPr>
              <w:t>Verfahren;</w:t>
            </w:r>
          </w:p>
          <w:p w:rsidR="00374012" w:rsidRPr="00374012" w:rsidRDefault="00374012" w:rsidP="00374012">
            <w:pPr>
              <w:spacing w:before="120" w:after="120"/>
              <w:rPr>
                <w:szCs w:val="22"/>
              </w:rPr>
            </w:pPr>
            <w:r w:rsidRPr="00374012">
              <w:rPr>
                <w:szCs w:val="22"/>
              </w:rPr>
              <w:t>-</w:t>
            </w:r>
            <w:r w:rsidRPr="00374012">
              <w:rPr>
                <w:szCs w:val="22"/>
              </w:rPr>
              <w:tab/>
              <w:t xml:space="preserve">Zusammenkopie von einzelnen Kartenteilen mit Kartenrahmen bei der Neuherstellung </w:t>
            </w:r>
            <w:r w:rsidR="00E04CD2">
              <w:rPr>
                <w:szCs w:val="22"/>
              </w:rPr>
              <w:tab/>
            </w:r>
            <w:r w:rsidRPr="00374012">
              <w:rPr>
                <w:szCs w:val="22"/>
              </w:rPr>
              <w:t xml:space="preserve">sowie </w:t>
            </w:r>
            <w:proofErr w:type="spellStart"/>
            <w:r w:rsidRPr="00374012">
              <w:rPr>
                <w:szCs w:val="22"/>
              </w:rPr>
              <w:t>Einkopierung</w:t>
            </w:r>
            <w:proofErr w:type="spellEnd"/>
            <w:r w:rsidRPr="00374012">
              <w:rPr>
                <w:szCs w:val="22"/>
              </w:rPr>
              <w:t xml:space="preserve"> von Fortführungen in vorhandene Originale auf Folie und Glas mit </w:t>
            </w:r>
            <w:r w:rsidR="00E04CD2">
              <w:rPr>
                <w:szCs w:val="22"/>
              </w:rPr>
              <w:tab/>
            </w:r>
            <w:r w:rsidRPr="00374012">
              <w:rPr>
                <w:szCs w:val="22"/>
              </w:rPr>
              <w:t>kartographischer Passgenauigkeit.</w:t>
            </w:r>
          </w:p>
          <w:p w:rsidR="00374012" w:rsidRPr="00374012" w:rsidRDefault="00374012" w:rsidP="00374012">
            <w:pPr>
              <w:spacing w:before="120" w:after="120"/>
              <w:rPr>
                <w:szCs w:val="22"/>
              </w:rPr>
            </w:pPr>
            <w:r w:rsidRPr="00374012">
              <w:rPr>
                <w:szCs w:val="22"/>
              </w:rPr>
              <w:t>2.</w:t>
            </w:r>
            <w:r w:rsidRPr="00374012">
              <w:rPr>
                <w:szCs w:val="22"/>
              </w:rPr>
              <w:tab/>
            </w:r>
            <w:r w:rsidRPr="00E04CD2">
              <w:rPr>
                <w:szCs w:val="22"/>
                <w:u w:val="single"/>
              </w:rPr>
              <w:t>Schwierige Aufgaben besonderer Art</w:t>
            </w:r>
            <w:r w:rsidRPr="00374012">
              <w:rPr>
                <w:szCs w:val="22"/>
              </w:rPr>
              <w:t xml:space="preserve"> sind z.B.:</w:t>
            </w:r>
          </w:p>
          <w:p w:rsidR="00BC223E" w:rsidRPr="00374012" w:rsidRDefault="00374012" w:rsidP="00E04CD2">
            <w:pPr>
              <w:spacing w:before="120" w:after="120"/>
              <w:rPr>
                <w:b/>
              </w:rPr>
            </w:pPr>
            <w:r w:rsidRPr="00374012">
              <w:rPr>
                <w:szCs w:val="22"/>
              </w:rPr>
              <w:t>­</w:t>
            </w:r>
            <w:r w:rsidRPr="00374012">
              <w:rPr>
                <w:szCs w:val="22"/>
              </w:rPr>
              <w:tab/>
              <w:t>Schwieriges Einpassen von Kartenteilen; besonders schwierige Montagen bei inhalts</w:t>
            </w:r>
            <w:r w:rsidR="00E04CD2">
              <w:rPr>
                <w:szCs w:val="22"/>
              </w:rPr>
              <w:t>-</w:t>
            </w:r>
            <w:r w:rsidR="00E04CD2">
              <w:rPr>
                <w:szCs w:val="22"/>
              </w:rPr>
              <w:tab/>
            </w:r>
            <w:r w:rsidRPr="00374012">
              <w:rPr>
                <w:szCs w:val="22"/>
              </w:rPr>
              <w:t>reichen Karten im Maßstab 1:25000 und kleiner.</w:t>
            </w:r>
          </w:p>
        </w:tc>
      </w:tr>
    </w:tbl>
    <w:p w:rsidR="00A35D39" w:rsidRDefault="00A35D39" w:rsidP="00141E3F">
      <w:pPr>
        <w:spacing w:after="120"/>
      </w:pPr>
    </w:p>
    <w:sectPr w:rsidR="00A35D39" w:rsidSect="00DA46E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activeWritingStyle w:appName="MSWord" w:lang="de-DE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EC0"/>
    <w:rsid w:val="00013BE5"/>
    <w:rsid w:val="0001508F"/>
    <w:rsid w:val="000B4891"/>
    <w:rsid w:val="001127F0"/>
    <w:rsid w:val="00136548"/>
    <w:rsid w:val="00141E3F"/>
    <w:rsid w:val="00196533"/>
    <w:rsid w:val="00256218"/>
    <w:rsid w:val="003170D8"/>
    <w:rsid w:val="00374012"/>
    <w:rsid w:val="003E4B8B"/>
    <w:rsid w:val="004175F2"/>
    <w:rsid w:val="004453B5"/>
    <w:rsid w:val="004F5823"/>
    <w:rsid w:val="00553998"/>
    <w:rsid w:val="005769AF"/>
    <w:rsid w:val="005D197E"/>
    <w:rsid w:val="0063135D"/>
    <w:rsid w:val="00665954"/>
    <w:rsid w:val="00670D0B"/>
    <w:rsid w:val="006B591F"/>
    <w:rsid w:val="0071573D"/>
    <w:rsid w:val="00735B2A"/>
    <w:rsid w:val="0078025D"/>
    <w:rsid w:val="00782911"/>
    <w:rsid w:val="007B23EB"/>
    <w:rsid w:val="007E5A13"/>
    <w:rsid w:val="00812D1B"/>
    <w:rsid w:val="0081598C"/>
    <w:rsid w:val="008330F7"/>
    <w:rsid w:val="00840B30"/>
    <w:rsid w:val="0089162B"/>
    <w:rsid w:val="009A7EC0"/>
    <w:rsid w:val="009B790A"/>
    <w:rsid w:val="00A30E0C"/>
    <w:rsid w:val="00A35D39"/>
    <w:rsid w:val="00A4425D"/>
    <w:rsid w:val="00AE00BF"/>
    <w:rsid w:val="00AF03A0"/>
    <w:rsid w:val="00AF1BB0"/>
    <w:rsid w:val="00B65B9B"/>
    <w:rsid w:val="00BC223E"/>
    <w:rsid w:val="00C27548"/>
    <w:rsid w:val="00C2788B"/>
    <w:rsid w:val="00C57D48"/>
    <w:rsid w:val="00C63756"/>
    <w:rsid w:val="00CD48A0"/>
    <w:rsid w:val="00CE31B9"/>
    <w:rsid w:val="00DA46EA"/>
    <w:rsid w:val="00DC170B"/>
    <w:rsid w:val="00E00484"/>
    <w:rsid w:val="00E04CD2"/>
    <w:rsid w:val="00E240DD"/>
    <w:rsid w:val="00E41A97"/>
    <w:rsid w:val="00E713CC"/>
    <w:rsid w:val="00E96772"/>
    <w:rsid w:val="00F138ED"/>
    <w:rsid w:val="00F23247"/>
    <w:rsid w:val="00F626E7"/>
    <w:rsid w:val="00F9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E8C22-4286-4EC8-95CE-84B023CFB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C9AAF588.dotm</Template>
  <TotalTime>0</TotalTime>
  <Pages>1</Pages>
  <Words>252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Schorfmann, Bernd (Finanzen) Ref-31</dc:creator>
  <cp:lastModifiedBy>Schorfmann, Bernd (Finanzen) Ref-31</cp:lastModifiedBy>
  <cp:revision>2</cp:revision>
  <dcterms:created xsi:type="dcterms:W3CDTF">2016-10-10T04:39:00Z</dcterms:created>
  <dcterms:modified xsi:type="dcterms:W3CDTF">2016-10-10T04:39:00Z</dcterms:modified>
</cp:coreProperties>
</file>